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2C" w:rsidRPr="00852D74" w:rsidRDefault="000F732C" w:rsidP="0024698C">
      <w:pPr>
        <w:rPr>
          <w:rFonts w:eastAsia="Times New Roman"/>
          <w:b/>
          <w:u w:val="single"/>
        </w:rPr>
      </w:pPr>
      <w:r w:rsidRPr="00852D74">
        <w:rPr>
          <w:rFonts w:eastAsia="Times New Roman"/>
          <w:b/>
          <w:u w:val="single"/>
        </w:rPr>
        <w:t>Kumpulan 8</w:t>
      </w:r>
    </w:p>
    <w:p w:rsidR="000F732C" w:rsidRDefault="000F732C" w:rsidP="0024698C">
      <w:pPr>
        <w:rPr>
          <w:rFonts w:eastAsia="Times New Roman"/>
          <w:b/>
        </w:rPr>
      </w:pPr>
      <w:r>
        <w:rPr>
          <w:rFonts w:eastAsia="Times New Roman"/>
          <w:b/>
        </w:rPr>
        <w:t>Tajuk : Situasi di Padang Bola Sepak</w:t>
      </w:r>
    </w:p>
    <w:p w:rsidR="000F732C" w:rsidRPr="00A524D9" w:rsidRDefault="000F732C" w:rsidP="0024698C">
      <w:pPr>
        <w:rPr>
          <w:rFonts w:eastAsia="Times New Roman"/>
          <w:b/>
        </w:rPr>
      </w:pPr>
      <w:r w:rsidRPr="00A524D9">
        <w:rPr>
          <w:rFonts w:eastAsia="Times New Roman"/>
          <w:b/>
        </w:rPr>
        <w:t>Situasi</w:t>
      </w:r>
    </w:p>
    <w:p w:rsidR="000F732C" w:rsidRDefault="000F732C" w:rsidP="002A2B98">
      <w:pPr>
        <w:rPr>
          <w:rFonts w:eastAsia="Times New Roman"/>
        </w:rPr>
      </w:pPr>
      <w:r>
        <w:rPr>
          <w:rFonts w:eastAsia="Times New Roman"/>
        </w:rPr>
        <w:t>2 orang budak bermain bola di padang. Budak pertama menendang bola kepada budak kedua. Budak kedua akan memasukkan bola ke dalam gol. Untuk masukkan bola ke dalam gol, sila tekan butang G sebaliknya bola melantun semula.</w:t>
      </w:r>
    </w:p>
    <w:p w:rsidR="000F732C" w:rsidRDefault="000F732C" w:rsidP="0024698C">
      <w:pPr>
        <w:rPr>
          <w:rFonts w:eastAsia="Times New Roman"/>
          <w:b/>
          <w:bCs/>
        </w:rPr>
      </w:pPr>
    </w:p>
    <w:p w:rsidR="000F732C" w:rsidRPr="00106D2B" w:rsidRDefault="000F732C" w:rsidP="0024698C">
      <w:pPr>
        <w:rPr>
          <w:rFonts w:eastAsia="Times New Roman"/>
          <w:b/>
          <w:bCs/>
        </w:rPr>
      </w:pPr>
      <w:r w:rsidRPr="00106D2B">
        <w:rPr>
          <w:rFonts w:eastAsia="Times New Roman"/>
          <w:b/>
          <w:bCs/>
        </w:rPr>
        <w:t>Algoritma</w:t>
      </w:r>
    </w:p>
    <w:p w:rsidR="000F732C" w:rsidRDefault="000F732C" w:rsidP="00106D2B">
      <w:pPr>
        <w:spacing w:line="240" w:lineRule="auto"/>
        <w:rPr>
          <w:rFonts w:eastAsia="Times New Roman"/>
        </w:rPr>
      </w:pPr>
      <w:r>
        <w:rPr>
          <w:rFonts w:eastAsia="Times New Roman"/>
        </w:rPr>
        <w:t>pemain 1 sepak bola</w:t>
      </w:r>
    </w:p>
    <w:p w:rsidR="000F732C" w:rsidRDefault="000F732C" w:rsidP="00106D2B">
      <w:pPr>
        <w:spacing w:line="240" w:lineRule="auto"/>
        <w:rPr>
          <w:rFonts w:eastAsia="Times New Roman"/>
        </w:rPr>
      </w:pPr>
      <w:r>
        <w:rPr>
          <w:rFonts w:eastAsia="Times New Roman"/>
        </w:rPr>
        <w:t>jika huruf G ditekan semasa pemain 2 terima bola, maka pemain 2 tendang bola masuk gol</w:t>
      </w:r>
    </w:p>
    <w:p w:rsidR="000F732C" w:rsidRDefault="000F732C" w:rsidP="00106D2B">
      <w:pPr>
        <w:spacing w:line="240" w:lineRule="auto"/>
        <w:rPr>
          <w:rFonts w:eastAsia="Times New Roman"/>
        </w:rPr>
      </w:pPr>
      <w:r>
        <w:rPr>
          <w:rFonts w:eastAsia="Times New Roman"/>
        </w:rPr>
        <w:t>jika tidak, bola melantun keluar dan tidak gol</w:t>
      </w:r>
    </w:p>
    <w:p w:rsidR="000F732C" w:rsidRDefault="000F732C" w:rsidP="0024698C">
      <w:pPr>
        <w:rPr>
          <w:rFonts w:eastAsia="Times New Roman"/>
        </w:rPr>
      </w:pPr>
    </w:p>
    <w:p w:rsidR="000F732C" w:rsidRPr="00A524D9" w:rsidRDefault="000F732C" w:rsidP="0024698C">
      <w:pPr>
        <w:rPr>
          <w:rFonts w:eastAsia="Times New Roman"/>
          <w:b/>
        </w:rPr>
      </w:pPr>
      <w:r w:rsidRPr="00A524D9">
        <w:rPr>
          <w:rFonts w:eastAsia="Times New Roman"/>
          <w:b/>
        </w:rPr>
        <w:t>Pseudokod</w:t>
      </w:r>
    </w:p>
    <w:p w:rsidR="000F732C" w:rsidRDefault="000F732C" w:rsidP="00A524D9">
      <w:pPr>
        <w:spacing w:line="240" w:lineRule="auto"/>
        <w:rPr>
          <w:rFonts w:eastAsia="Times New Roman"/>
        </w:rPr>
      </w:pPr>
      <w:r>
        <w:rPr>
          <w:rFonts w:eastAsia="Times New Roman"/>
        </w:rPr>
        <w:t>mula</w:t>
      </w:r>
    </w:p>
    <w:p w:rsidR="000F732C" w:rsidRDefault="000F732C" w:rsidP="00A524D9">
      <w:pPr>
        <w:spacing w:line="240" w:lineRule="auto"/>
        <w:rPr>
          <w:rFonts w:eastAsia="Times New Roman"/>
        </w:rPr>
      </w:pPr>
      <w:r>
        <w:rPr>
          <w:rFonts w:eastAsia="Times New Roman"/>
        </w:rPr>
        <w:t>pemain 1 sepak bola</w:t>
      </w:r>
    </w:p>
    <w:p w:rsidR="000F732C" w:rsidRDefault="000F732C" w:rsidP="00A524D9">
      <w:pPr>
        <w:spacing w:line="240" w:lineRule="auto"/>
        <w:rPr>
          <w:rFonts w:eastAsia="Times New Roman"/>
        </w:rPr>
      </w:pPr>
      <w:r>
        <w:rPr>
          <w:rFonts w:eastAsia="Times New Roman"/>
        </w:rPr>
        <w:t>jika huruf G ditekan semasa pemain 2 terima bola, maka pemain 2 tendang bola masuk gol</w:t>
      </w:r>
    </w:p>
    <w:p w:rsidR="000F732C" w:rsidRDefault="000F732C" w:rsidP="00A524D9">
      <w:pPr>
        <w:spacing w:line="240" w:lineRule="auto"/>
        <w:rPr>
          <w:rFonts w:eastAsia="Times New Roman"/>
        </w:rPr>
      </w:pPr>
      <w:r>
        <w:rPr>
          <w:rFonts w:eastAsia="Times New Roman"/>
        </w:rPr>
        <w:t>jika tidak, bola melantun keluar dan tidak gol</w:t>
      </w:r>
    </w:p>
    <w:p w:rsidR="000F732C" w:rsidRDefault="000F732C" w:rsidP="0024698C">
      <w:pPr>
        <w:rPr>
          <w:rFonts w:eastAsia="Times New Roman"/>
        </w:rPr>
      </w:pPr>
      <w:r>
        <w:rPr>
          <w:noProof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9" o:spid="_x0000_s1026" type="#_x0000_t32" style="position:absolute;margin-left:213.45pt;margin-top:196.65pt;width:0;height:21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shape id="Straight Arrow Connector 8" o:spid="_x0000_s1027" type="#_x0000_t32" style="position:absolute;margin-left:213.45pt;margin-top:125.3pt;width:0;height:21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shape id="Straight Arrow Connector 7" o:spid="_x0000_s1028" type="#_x0000_t32" style="position:absolute;margin-left:213.4pt;margin-top:80.15pt;width:0;height:21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Flowchart: Decision 4" o:spid="_x0000_s1029" type="#_x0000_t110" style="position:absolute;margin-left:72.25pt;margin-top:146.4pt;width:283pt;height:50.1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" strokecolor="red" strokeweight="2pt">
            <v:textbox>
              <w:txbxContent>
                <w:p w:rsidR="000F732C" w:rsidRDefault="000F732C" w:rsidP="0024698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en-US" w:eastAsia="zh-CN"/>
        </w:rPr>
        <w:pict>
          <v:rect id="Rectangle 3" o:spid="_x0000_s1030" style="position:absolute;margin-left:123.85pt;margin-top:102.05pt;width:180.3pt;height:25.0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" strokecolor="red" strokeweight="2pt">
            <v:textbox>
              <w:txbxContent>
                <w:p w:rsidR="000F732C" w:rsidRDefault="000F732C" w:rsidP="0024698C">
                  <w:pPr>
                    <w:jc w:val="center"/>
                  </w:pPr>
                  <w:r>
                    <w:t>pemain 1 sepak bola</w:t>
                  </w:r>
                </w:p>
                <w:p w:rsidR="000F732C" w:rsidRDefault="000F732C" w:rsidP="0024698C"/>
              </w:txbxContent>
            </v:textbox>
          </v:rect>
        </w:pict>
      </w:r>
      <w:r>
        <w:rPr>
          <w:noProof/>
          <w:lang w:val="en-US" w:eastAsia="zh-CN"/>
        </w:rPr>
        <w:pict>
          <v:oval id="Oval 1" o:spid="_x0000_s1031" style="position:absolute;margin-left:163.3pt;margin-top:52.6pt;width:97.65pt;height:27.5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" strokecolor="red" strokeweight="2pt">
            <v:textbox>
              <w:txbxContent>
                <w:p w:rsidR="000F732C" w:rsidRDefault="000F732C" w:rsidP="0024698C">
                  <w:pPr>
                    <w:jc w:val="center"/>
                  </w:pPr>
                  <w:r>
                    <w:t>Mula</w:t>
                  </w:r>
                </w:p>
              </w:txbxContent>
            </v:textbox>
          </v:oval>
        </w:pict>
      </w:r>
      <w:r>
        <w:rPr>
          <w:rFonts w:eastAsia="Times New Roman"/>
        </w:rPr>
        <w:t>tamat</w:t>
      </w:r>
    </w:p>
    <w:p w:rsidR="000F732C" w:rsidRDefault="000F732C" w:rsidP="0024698C">
      <w:pPr>
        <w:rPr>
          <w:rFonts w:eastAsia="Times New Roman"/>
          <w:b/>
        </w:rPr>
      </w:pPr>
    </w:p>
    <w:p w:rsidR="000F732C" w:rsidRPr="00A524D9" w:rsidRDefault="000F732C" w:rsidP="0024698C">
      <w:pPr>
        <w:rPr>
          <w:rFonts w:eastAsia="Times New Roman"/>
          <w:b/>
        </w:rPr>
      </w:pP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32" type="#_x0000_t202" style="position:absolute;margin-left:359.1pt;margin-top:97.75pt;width:26.25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" filled="f" stroked="f" strokeweight=".5pt">
            <v:textbox>
              <w:txbxContent>
                <w:p w:rsidR="000F732C" w:rsidRDefault="000F732C">
                  <w:r>
                    <w:t>Ya</w:t>
                  </w:r>
                </w:p>
              </w:txbxContent>
            </v:textbox>
          </v:shape>
        </w:pict>
      </w:r>
      <w:r>
        <w:rPr>
          <w:noProof/>
          <w:lang w:val="en-US" w:eastAsia="zh-CN"/>
        </w:rPr>
        <w:pict>
          <v:shape id="Text Box 11" o:spid="_x0000_s1033" type="#_x0000_t202" style="position:absolute;margin-left:167.4pt;margin-top:143.15pt;width:43.1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" filled="f" stroked="f" strokeweight=".5pt">
            <v:textbox>
              <w:txbxContent>
                <w:p w:rsidR="000F732C" w:rsidRDefault="000F732C" w:rsidP="0024698C">
                  <w:r>
                    <w:t>Tidak</w:t>
                  </w:r>
                </w:p>
              </w:txbxContent>
            </v:textbox>
          </v:shape>
        </w:pict>
      </w:r>
      <w:r>
        <w:rPr>
          <w:noProof/>
          <w:lang w:val="en-US" w:eastAsia="zh-CN"/>
        </w:rPr>
        <w:pict>
          <v:shape id="Straight Arrow Connector 6" o:spid="_x0000_s1034" type="#_x0000_t32" style="position:absolute;margin-left:355.45pt;margin-top:120.55pt;width:39.4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rect id="Rectangle 5" o:spid="_x0000_s1035" style="position:absolute;margin-left:394.95pt;margin-top:110.8pt;width:91.4pt;height:2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" strokecolor="red" strokeweight="2pt">
            <v:textbox>
              <w:txbxContent>
                <w:p w:rsidR="000F732C" w:rsidRDefault="000F732C" w:rsidP="0024698C">
                  <w:pPr>
                    <w:jc w:val="center"/>
                  </w:pPr>
                  <w:r>
                    <w:t>Bola masuk gol</w:t>
                  </w:r>
                </w:p>
              </w:txbxContent>
            </v:textbox>
          </v:rect>
        </w:pict>
      </w:r>
      <w:r>
        <w:rPr>
          <w:noProof/>
          <w:lang w:val="en-US" w:eastAsia="zh-CN"/>
        </w:rPr>
        <w:pict>
          <v:line id="Straight Connector 12" o:spid="_x0000_s1036" style="position:absolute;z-index:251661312;visibility:visible" from="436.9pt,135.85pt" to="436.9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" strokecolor="#00b0f0" strokeweight="3pt"/>
        </w:pict>
      </w:r>
      <w:r>
        <w:rPr>
          <w:noProof/>
          <w:lang w:val="en-US" w:eastAsia="zh-CN"/>
        </w:rPr>
        <w:pict>
          <v:shape id="Straight Arrow Connector 13" o:spid="_x0000_s1037" type="#_x0000_t32" style="position:absolute;margin-left:212.75pt;margin-top:204.75pt;width:224.15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oval id="Oval 2" o:spid="_x0000_s1038" style="position:absolute;margin-left:165.3pt;margin-top:215.9pt;width:97.65pt;height:27.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" fillcolor="window" strokecolor="red" strokeweight="2pt">
            <v:textbox>
              <w:txbxContent>
                <w:p w:rsidR="000F732C" w:rsidRPr="00F25D4C" w:rsidRDefault="000F732C" w:rsidP="0024698C">
                  <w:pPr>
                    <w:jc w:val="center"/>
                    <w:rPr>
                      <w:color w:val="000000"/>
                    </w:rPr>
                  </w:pPr>
                  <w:r w:rsidRPr="00F25D4C">
                    <w:rPr>
                      <w:color w:val="000000"/>
                    </w:rPr>
                    <w:t>Tamat</w:t>
                  </w:r>
                </w:p>
              </w:txbxContent>
            </v:textbox>
          </v:oval>
        </w:pict>
      </w:r>
      <w:r>
        <w:rPr>
          <w:noProof/>
          <w:lang w:val="en-US" w:eastAsia="zh-CN"/>
        </w:rPr>
        <w:pict>
          <v:shape id="Straight Arrow Connector 16" o:spid="_x0000_s1039" type="#_x0000_t32" style="position:absolute;margin-left:212.8pt;margin-top:193.95pt;width:0;height:21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" strokecolor="#00b0f0" strokeweight="3pt">
            <v:stroke endarrow="open"/>
          </v:shape>
        </w:pict>
      </w:r>
      <w:r>
        <w:rPr>
          <w:noProof/>
          <w:lang w:val="en-US" w:eastAsia="zh-CN"/>
        </w:rPr>
        <w:pict>
          <v:rect id="Rectangle 15" o:spid="_x0000_s1040" style="position:absolute;margin-left:123.05pt;margin-top:168.85pt;width:180.3pt;height: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" fillcolor="window" strokecolor="red" strokeweight="2pt">
            <v:textbox>
              <w:txbxContent>
                <w:p w:rsidR="000F732C" w:rsidRPr="00F25D4C" w:rsidRDefault="000F732C" w:rsidP="00F7345C">
                  <w:pPr>
                    <w:jc w:val="center"/>
                    <w:rPr>
                      <w:color w:val="000000"/>
                    </w:rPr>
                  </w:pPr>
                  <w:r w:rsidRPr="00F25D4C">
                    <w:rPr>
                      <w:color w:val="000000"/>
                    </w:rPr>
                    <w:t>Bola melantun keluar dan tidak gol</w:t>
                  </w:r>
                </w:p>
                <w:p w:rsidR="000F732C" w:rsidRPr="00F25D4C" w:rsidRDefault="000F732C" w:rsidP="00F7345C">
                  <w:pPr>
                    <w:rPr>
                      <w:color w:val="000000"/>
                    </w:rPr>
                  </w:pPr>
                </w:p>
              </w:txbxContent>
            </v:textbox>
          </v:rect>
        </w:pict>
      </w:r>
      <w:r>
        <w:rPr>
          <w:noProof/>
          <w:lang w:val="en-US" w:eastAsia="zh-CN"/>
        </w:rPr>
        <w:pict>
          <v:shape id="Text Box 14" o:spid="_x0000_s1041" type="#_x0000_t202" style="position:absolute;margin-left:99.4pt;margin-top:109.35pt;width:229.8pt;height:31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" filled="f" stroked="f" strokeweight=".5pt">
            <v:textbox>
              <w:txbxContent>
                <w:p w:rsidR="000F732C" w:rsidRPr="00A524D9" w:rsidRDefault="000F732C" w:rsidP="00A524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Huruf G</w:t>
                  </w:r>
                  <w:r w:rsidRPr="00A524D9">
                    <w:rPr>
                      <w:sz w:val="20"/>
                      <w:szCs w:val="20"/>
                    </w:rPr>
                    <w:t xml:space="preserve"> ditekan semasa pemain 2 terima bola</w:t>
                  </w:r>
                </w:p>
                <w:p w:rsidR="000F732C" w:rsidRPr="00A524D9" w:rsidRDefault="000F732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524D9">
        <w:rPr>
          <w:rFonts w:eastAsia="Times New Roman"/>
          <w:b/>
        </w:rPr>
        <w:t>Carta alir</w:t>
      </w:r>
      <w:bookmarkStart w:id="0" w:name="_GoBack"/>
      <w:bookmarkEnd w:id="0"/>
    </w:p>
    <w:sectPr w:rsidR="000F732C" w:rsidRPr="00A524D9" w:rsidSect="001B3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98C"/>
    <w:rsid w:val="000F732C"/>
    <w:rsid w:val="00106D2B"/>
    <w:rsid w:val="001B313F"/>
    <w:rsid w:val="0024698C"/>
    <w:rsid w:val="002A2B98"/>
    <w:rsid w:val="002C22CE"/>
    <w:rsid w:val="00852D74"/>
    <w:rsid w:val="008C44CB"/>
    <w:rsid w:val="00A524D9"/>
    <w:rsid w:val="00BC22F5"/>
    <w:rsid w:val="00F25D4C"/>
    <w:rsid w:val="00F7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3F"/>
    <w:pPr>
      <w:spacing w:after="200" w:line="276" w:lineRule="auto"/>
    </w:pPr>
    <w:rPr>
      <w:lang w:val="ms-MY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96</Words>
  <Characters>550</Characters>
  <Application>Microsoft Office Outlook</Application>
  <DocSecurity>0</DocSecurity>
  <Lines>0</Lines>
  <Paragraphs>0</Paragraphs>
  <ScaleCrop>false</ScaleCrop>
  <Company>Kementerian Pelajaran Malaysia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 Raja Permaisuri Bainun</dc:creator>
  <cp:keywords/>
  <dc:description/>
  <cp:lastModifiedBy>kbtan</cp:lastModifiedBy>
  <cp:revision>5</cp:revision>
  <dcterms:created xsi:type="dcterms:W3CDTF">2015-10-01T04:13:00Z</dcterms:created>
  <dcterms:modified xsi:type="dcterms:W3CDTF">2015-10-01T05:14:00Z</dcterms:modified>
</cp:coreProperties>
</file>